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726C9" w14:textId="77777777" w:rsidR="00EE3E49" w:rsidRDefault="00CD6897" w:rsidP="002D3375">
      <w:pPr>
        <w:spacing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 w:rsidR="00EE3E49">
        <w:rPr>
          <w:rFonts w:ascii="Times New Roman" w:hAnsi="Times New Roman"/>
          <w:b/>
          <w:bCs/>
        </w:rPr>
        <w:t xml:space="preserve">                                                                </w:t>
      </w:r>
      <w:r w:rsidR="00EE3E49">
        <w:rPr>
          <w:rFonts w:ascii="Corbel" w:hAnsi="Corbel"/>
          <w:bCs/>
          <w:i/>
        </w:rPr>
        <w:t>Załącznik nr 1.5 do Zarządzenia Rektora UR nr 61/2025</w:t>
      </w:r>
      <w:r>
        <w:rPr>
          <w:rFonts w:ascii="Times New Roman" w:hAnsi="Times New Roman"/>
          <w:b/>
          <w:bCs/>
        </w:rPr>
        <w:tab/>
      </w:r>
    </w:p>
    <w:p w14:paraId="258E949C" w14:textId="73501233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69E7DD6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F25326C" w14:textId="68600852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A13E5">
        <w:rPr>
          <w:rFonts w:ascii="Corbel" w:hAnsi="Corbel"/>
          <w:i/>
          <w:smallCaps/>
          <w:sz w:val="24"/>
          <w:szCs w:val="24"/>
        </w:rPr>
        <w:t>202</w:t>
      </w:r>
      <w:r w:rsidR="00927F2E">
        <w:rPr>
          <w:rFonts w:ascii="Corbel" w:hAnsi="Corbel"/>
          <w:i/>
          <w:smallCaps/>
          <w:sz w:val="24"/>
          <w:szCs w:val="24"/>
        </w:rPr>
        <w:t>5</w:t>
      </w:r>
      <w:r w:rsidR="007A13E5">
        <w:rPr>
          <w:rFonts w:ascii="Corbel" w:hAnsi="Corbel"/>
          <w:i/>
          <w:smallCaps/>
          <w:sz w:val="24"/>
          <w:szCs w:val="24"/>
        </w:rPr>
        <w:t>-20</w:t>
      </w:r>
      <w:r w:rsidR="00927F2E">
        <w:rPr>
          <w:rFonts w:ascii="Corbel" w:hAnsi="Corbel"/>
          <w:i/>
          <w:smallCaps/>
          <w:sz w:val="24"/>
          <w:szCs w:val="24"/>
        </w:rPr>
        <w:t>28</w:t>
      </w:r>
    </w:p>
    <w:p w14:paraId="510C450E" w14:textId="62F60ED1" w:rsidR="00445970" w:rsidRPr="00EA4832" w:rsidRDefault="00445970" w:rsidP="00070D9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855E6F">
        <w:rPr>
          <w:rFonts w:ascii="Corbel" w:hAnsi="Corbel"/>
          <w:sz w:val="20"/>
          <w:szCs w:val="20"/>
        </w:rPr>
        <w:t>202</w:t>
      </w:r>
      <w:r w:rsidR="00927F2E">
        <w:rPr>
          <w:rFonts w:ascii="Corbel" w:hAnsi="Corbel"/>
          <w:sz w:val="20"/>
          <w:szCs w:val="20"/>
        </w:rPr>
        <w:t>6</w:t>
      </w:r>
      <w:r w:rsidR="00855E6F">
        <w:rPr>
          <w:rFonts w:ascii="Corbel" w:hAnsi="Corbel"/>
          <w:sz w:val="20"/>
          <w:szCs w:val="20"/>
        </w:rPr>
        <w:t>/202</w:t>
      </w:r>
      <w:r w:rsidR="00927F2E">
        <w:rPr>
          <w:rFonts w:ascii="Corbel" w:hAnsi="Corbel"/>
          <w:sz w:val="20"/>
          <w:szCs w:val="20"/>
        </w:rPr>
        <w:t>7</w:t>
      </w:r>
    </w:p>
    <w:p w14:paraId="5EC2129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50D3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B92C282" w14:textId="77777777" w:rsidTr="00B819C8">
        <w:tc>
          <w:tcPr>
            <w:tcW w:w="2694" w:type="dxa"/>
            <w:vAlign w:val="center"/>
          </w:tcPr>
          <w:p w14:paraId="75CBAD8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CCDEF9" w14:textId="77777777" w:rsidR="0085747A" w:rsidRPr="009C54AE" w:rsidRDefault="00855E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Strategie marketingowe w usługach</w:t>
            </w:r>
          </w:p>
        </w:tc>
      </w:tr>
      <w:tr w:rsidR="0085747A" w:rsidRPr="009C54AE" w14:paraId="629107C6" w14:textId="77777777" w:rsidTr="00B819C8">
        <w:tc>
          <w:tcPr>
            <w:tcW w:w="2694" w:type="dxa"/>
            <w:vAlign w:val="center"/>
          </w:tcPr>
          <w:p w14:paraId="583CDD1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FA18AA" w14:textId="77777777" w:rsidR="0085747A" w:rsidRPr="009C54AE" w:rsidRDefault="00855E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E/I/EUB/C-1.3b</w:t>
            </w:r>
          </w:p>
        </w:tc>
      </w:tr>
      <w:tr w:rsidR="00927F2E" w:rsidRPr="009C54AE" w14:paraId="26F90366" w14:textId="77777777" w:rsidTr="009213D7">
        <w:tc>
          <w:tcPr>
            <w:tcW w:w="2694" w:type="dxa"/>
            <w:vAlign w:val="center"/>
          </w:tcPr>
          <w:p w14:paraId="70E424D9" w14:textId="77777777" w:rsidR="00927F2E" w:rsidRPr="009C54AE" w:rsidRDefault="00927F2E" w:rsidP="00927F2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B668493" w14:textId="29E4D97B" w:rsidR="00927F2E" w:rsidRPr="009C54AE" w:rsidRDefault="00927F2E" w:rsidP="00927F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1A4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27F2E" w:rsidRPr="009C54AE" w14:paraId="07A33C9C" w14:textId="77777777" w:rsidTr="009213D7">
        <w:tc>
          <w:tcPr>
            <w:tcW w:w="2694" w:type="dxa"/>
            <w:vAlign w:val="center"/>
          </w:tcPr>
          <w:p w14:paraId="3A042D9B" w14:textId="77777777" w:rsidR="00927F2E" w:rsidRPr="009C54AE" w:rsidRDefault="00927F2E" w:rsidP="00927F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D566D12" w14:textId="592899D3" w:rsidR="00927F2E" w:rsidRPr="009C54AE" w:rsidRDefault="00927F2E" w:rsidP="00927F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1A4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AECDD5A" w14:textId="77777777" w:rsidTr="00B819C8">
        <w:tc>
          <w:tcPr>
            <w:tcW w:w="2694" w:type="dxa"/>
            <w:vAlign w:val="center"/>
          </w:tcPr>
          <w:p w14:paraId="1C58E3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928BD24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BA62E9A" w14:textId="77777777" w:rsidTr="00B819C8">
        <w:tc>
          <w:tcPr>
            <w:tcW w:w="2694" w:type="dxa"/>
            <w:vAlign w:val="center"/>
          </w:tcPr>
          <w:p w14:paraId="7BF4A64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9BD0CD" w14:textId="32ECE511" w:rsidR="0085747A" w:rsidRPr="009C54AE" w:rsidRDefault="0017512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B3C6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E543275" w14:textId="77777777" w:rsidTr="00B819C8">
        <w:tc>
          <w:tcPr>
            <w:tcW w:w="2694" w:type="dxa"/>
            <w:vAlign w:val="center"/>
          </w:tcPr>
          <w:p w14:paraId="715693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16943A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6C75EB4" w14:textId="77777777" w:rsidTr="00B819C8">
        <w:tc>
          <w:tcPr>
            <w:tcW w:w="2694" w:type="dxa"/>
            <w:vAlign w:val="center"/>
          </w:tcPr>
          <w:p w14:paraId="5F208A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6D00DF" w14:textId="77777777" w:rsidR="0085747A" w:rsidRPr="009C54AE" w:rsidRDefault="0017512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F61F9CF" w14:textId="77777777" w:rsidTr="00B819C8">
        <w:tc>
          <w:tcPr>
            <w:tcW w:w="2694" w:type="dxa"/>
            <w:vAlign w:val="center"/>
          </w:tcPr>
          <w:p w14:paraId="1988E4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A94251" w14:textId="7EA3A9BA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B3C62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4972D6E6" w14:textId="77777777" w:rsidTr="00B819C8">
        <w:tc>
          <w:tcPr>
            <w:tcW w:w="2694" w:type="dxa"/>
            <w:vAlign w:val="center"/>
          </w:tcPr>
          <w:p w14:paraId="6CB978F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62F58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7AD4357" w14:textId="77777777" w:rsidTr="00B819C8">
        <w:tc>
          <w:tcPr>
            <w:tcW w:w="2694" w:type="dxa"/>
            <w:vAlign w:val="center"/>
          </w:tcPr>
          <w:p w14:paraId="55AB03A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B71BAB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0F65934" w14:textId="77777777" w:rsidTr="00B819C8">
        <w:tc>
          <w:tcPr>
            <w:tcW w:w="2694" w:type="dxa"/>
            <w:vAlign w:val="center"/>
          </w:tcPr>
          <w:p w14:paraId="0CFD40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A96E38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  <w:tr w:rsidR="0085747A" w:rsidRPr="009C54AE" w14:paraId="47C0C82E" w14:textId="77777777" w:rsidTr="00B819C8">
        <w:tc>
          <w:tcPr>
            <w:tcW w:w="2694" w:type="dxa"/>
            <w:vAlign w:val="center"/>
          </w:tcPr>
          <w:p w14:paraId="05C8C0D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9B8EC5" w14:textId="77777777" w:rsidR="0085747A" w:rsidRPr="009C54AE" w:rsidRDefault="00467CD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dr Marta </w:t>
            </w:r>
            <w:proofErr w:type="gramStart"/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Kawa 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proofErr w:type="gramEnd"/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 dr Sławomir Dybka</w:t>
            </w:r>
          </w:p>
        </w:tc>
      </w:tr>
    </w:tbl>
    <w:p w14:paraId="49CC7883" w14:textId="67B32F91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B3C6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47F697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FD6BD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069732D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1C1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85FB1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A5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75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F6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47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88D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B2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88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BC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17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FA9F7D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49A0" w14:textId="77777777" w:rsidR="00015B8F" w:rsidRPr="009C54AE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66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9579" w14:textId="77777777" w:rsidR="00015B8F" w:rsidRPr="009C54AE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47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E6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B45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FA2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5D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54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E46D" w14:textId="77777777" w:rsidR="00015B8F" w:rsidRPr="009C54AE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2578CB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3BEA3F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A455B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7BC4C7" w14:textId="77777777" w:rsidR="00070D99" w:rsidRPr="0013652D" w:rsidRDefault="00070D99" w:rsidP="00070D9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13652D">
        <w:rPr>
          <w:rStyle w:val="normaltextrun"/>
          <w:rFonts w:ascii="Corbel" w:hAnsi="Corbel" w:cs="Segoe UI"/>
        </w:rPr>
        <w:sym w:font="Wingdings" w:char="F0FE"/>
      </w:r>
      <w:r w:rsidRPr="0013652D">
        <w:rPr>
          <w:rStyle w:val="normaltextrun"/>
          <w:rFonts w:ascii="Corbel" w:hAnsi="Corbel" w:cs="Segoe UI"/>
        </w:rPr>
        <w:t> </w:t>
      </w:r>
      <w:r w:rsidRPr="0013652D">
        <w:rPr>
          <w:rFonts w:ascii="Corbel" w:hAnsi="Corbel"/>
        </w:rPr>
        <w:t>zajęcia w formie tradycyjnej (lub zdalnie z wykorzystaniem platformy Ms </w:t>
      </w:r>
      <w:r w:rsidRPr="0013652D">
        <w:rPr>
          <w:rStyle w:val="spellingerror"/>
          <w:rFonts w:ascii="Corbel" w:hAnsi="Corbel"/>
        </w:rPr>
        <w:t>Teams)</w:t>
      </w:r>
      <w:r w:rsidRPr="0013652D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4B38F676" w14:textId="77777777" w:rsidR="00070D99" w:rsidRDefault="00070D99" w:rsidP="00070D9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C8CBE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0EE11A" w14:textId="2BA1E410" w:rsidR="00E22FBC" w:rsidRPr="009C54AE" w:rsidRDefault="00E22FBC" w:rsidP="7D82EA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D82EAD7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7D82EAD7">
        <w:rPr>
          <w:rFonts w:ascii="Corbel" w:hAnsi="Corbel"/>
          <w:smallCaps w:val="0"/>
        </w:rPr>
        <w:t>For</w:t>
      </w:r>
      <w:r w:rsidR="00445970" w:rsidRPr="7D82EAD7">
        <w:rPr>
          <w:rFonts w:ascii="Corbel" w:hAnsi="Corbel"/>
          <w:smallCaps w:val="0"/>
        </w:rPr>
        <w:t xml:space="preserve">ma zaliczenia </w:t>
      </w:r>
      <w:proofErr w:type="gramStart"/>
      <w:r w:rsidR="00445970" w:rsidRPr="7D82EAD7">
        <w:rPr>
          <w:rFonts w:ascii="Corbel" w:hAnsi="Corbel"/>
          <w:smallCaps w:val="0"/>
        </w:rPr>
        <w:t xml:space="preserve">przedmiotu </w:t>
      </w:r>
      <w:r w:rsidRPr="7D82EAD7">
        <w:rPr>
          <w:rFonts w:ascii="Corbel" w:hAnsi="Corbel"/>
          <w:smallCaps w:val="0"/>
        </w:rPr>
        <w:t xml:space="preserve"> (</w:t>
      </w:r>
      <w:proofErr w:type="gramEnd"/>
      <w:r w:rsidRPr="7D82EAD7">
        <w:rPr>
          <w:rFonts w:ascii="Corbel" w:hAnsi="Corbel"/>
          <w:smallCaps w:val="0"/>
        </w:rPr>
        <w:t xml:space="preserve">z toku) </w:t>
      </w:r>
      <w:r w:rsidR="003E0ABC" w:rsidRPr="7D82EAD7">
        <w:rPr>
          <w:rFonts w:ascii="Corbel" w:hAnsi="Corbel"/>
          <w:b w:val="0"/>
          <w:smallCaps w:val="0"/>
        </w:rPr>
        <w:t>zaliczenie z oceną</w:t>
      </w:r>
    </w:p>
    <w:p w14:paraId="5E578A05" w14:textId="77777777" w:rsidR="003E0ABC" w:rsidRDefault="003E0AB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E783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E2B118" w14:textId="77777777" w:rsidTr="00745302">
        <w:tc>
          <w:tcPr>
            <w:tcW w:w="9670" w:type="dxa"/>
          </w:tcPr>
          <w:p w14:paraId="02B7952E" w14:textId="77777777" w:rsidR="0085747A" w:rsidRPr="009C54AE" w:rsidRDefault="00467CD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275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analizy problemów ekonomicznych oraz podstawowych kwestii związanych z zarządzaniem i marketingiem w gospodarce.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zna podstawy marketingu.</w:t>
            </w:r>
          </w:p>
        </w:tc>
      </w:tr>
    </w:tbl>
    <w:p w14:paraId="2EB0C61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ABCE5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018FBF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85EF7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2409AC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44338F2" w14:textId="77777777" w:rsidTr="00923D7D">
        <w:tc>
          <w:tcPr>
            <w:tcW w:w="851" w:type="dxa"/>
            <w:vAlign w:val="center"/>
          </w:tcPr>
          <w:p w14:paraId="737F538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6B476EC" w14:textId="77777777" w:rsidR="0085747A" w:rsidRPr="009C54AE" w:rsidRDefault="00467C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Podstawowym założeniem jest zapoznanie studentów z możliwościami wykorzystania marketingu w działalności usługowej oraz budowaniem właściwych strategii w zmiennym otoczeniu rynkowym</w:t>
            </w:r>
          </w:p>
        </w:tc>
      </w:tr>
      <w:tr w:rsidR="0085747A" w:rsidRPr="009C54AE" w14:paraId="037AC912" w14:textId="77777777" w:rsidTr="00923D7D">
        <w:tc>
          <w:tcPr>
            <w:tcW w:w="851" w:type="dxa"/>
            <w:vAlign w:val="center"/>
          </w:tcPr>
          <w:p w14:paraId="21EC3D1C" w14:textId="77777777" w:rsidR="0085747A" w:rsidRPr="009C54AE" w:rsidRDefault="00B75FF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F1208D" w14:textId="77777777" w:rsidR="0085747A" w:rsidRPr="00B75FF9" w:rsidRDefault="00B75FF9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Opracowuje i przeprowadza syntetyczną prezentację dotyczącą wybranego aspektu strategii marketingowej przedsiębiorstw na rynku </w:t>
            </w:r>
            <w:proofErr w:type="gramStart"/>
            <w:r w:rsidRPr="007275A5">
              <w:rPr>
                <w:rFonts w:ascii="Corbel" w:hAnsi="Corbel"/>
                <w:sz w:val="24"/>
                <w:szCs w:val="24"/>
              </w:rPr>
              <w:t>usług  z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 xml:space="preserve"> uwzględnieniem jego stanu i kierunków zmian</w:t>
            </w:r>
          </w:p>
        </w:tc>
      </w:tr>
      <w:tr w:rsidR="0085747A" w:rsidRPr="009C54AE" w14:paraId="1635894E" w14:textId="77777777" w:rsidTr="00923D7D">
        <w:tc>
          <w:tcPr>
            <w:tcW w:w="851" w:type="dxa"/>
            <w:vAlign w:val="center"/>
          </w:tcPr>
          <w:p w14:paraId="1880772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75FF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367F52D" w14:textId="77777777" w:rsidR="0085747A" w:rsidRPr="00B75FF9" w:rsidRDefault="00B75FF9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Potrafi pracować w grupie przyjmując w niej różne role oraz współodpowiedzialność za realizowane zadania </w:t>
            </w:r>
          </w:p>
        </w:tc>
      </w:tr>
    </w:tbl>
    <w:p w14:paraId="1EE133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8292B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C444E8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3E6C489" w14:textId="77777777" w:rsidTr="7D82EAD7">
        <w:tc>
          <w:tcPr>
            <w:tcW w:w="1701" w:type="dxa"/>
            <w:vAlign w:val="center"/>
          </w:tcPr>
          <w:p w14:paraId="138654A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36A9E5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C49BD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9C54AE" w14:paraId="04F402C9" w14:textId="77777777" w:rsidTr="7D82EAD7">
        <w:tc>
          <w:tcPr>
            <w:tcW w:w="1701" w:type="dxa"/>
          </w:tcPr>
          <w:p w14:paraId="070E9EAE" w14:textId="77777777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6EA23B2" w14:textId="77777777" w:rsidR="00DD539B" w:rsidRPr="00DD539B" w:rsidRDefault="00DD539B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D539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Zna podstawowe pojęcia z zakresu ekonomii, marketingu oraz </w:t>
            </w:r>
            <w:proofErr w:type="gramStart"/>
            <w:r w:rsidRPr="00DD539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rozumie </w:t>
            </w:r>
            <w:r w:rsidRPr="00DD539B">
              <w:rPr>
                <w:rFonts w:ascii="Corbel" w:hAnsi="Corbel"/>
                <w:sz w:val="24"/>
                <w:szCs w:val="24"/>
              </w:rPr>
              <w:t xml:space="preserve"> istotę</w:t>
            </w:r>
            <w:proofErr w:type="gramEnd"/>
            <w:r w:rsidRPr="00DD539B">
              <w:rPr>
                <w:rFonts w:ascii="Corbel" w:hAnsi="Corbel"/>
                <w:sz w:val="24"/>
                <w:szCs w:val="24"/>
              </w:rPr>
              <w:t xml:space="preserve"> procesów integracji i globalizacji w kontekście efektywności gospodarowania, przepływu kapitałów i doskonalenia metod zarządzania strategicznego przedsiębiorstwem usługowym</w:t>
            </w:r>
          </w:p>
        </w:tc>
        <w:tc>
          <w:tcPr>
            <w:tcW w:w="1873" w:type="dxa"/>
          </w:tcPr>
          <w:p w14:paraId="6F683D20" w14:textId="77777777" w:rsidR="00DD539B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CFDF02F" w14:textId="77777777" w:rsidR="00DD539B" w:rsidRPr="009C54AE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DD539B" w:rsidRPr="009C54AE" w14:paraId="630FEA47" w14:textId="77777777" w:rsidTr="7D82EAD7">
        <w:tc>
          <w:tcPr>
            <w:tcW w:w="1701" w:type="dxa"/>
          </w:tcPr>
          <w:p w14:paraId="201B85FB" w14:textId="77777777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AEFA10F" w14:textId="77777777" w:rsidR="00DD539B" w:rsidRPr="00DD539B" w:rsidRDefault="00DD539B" w:rsidP="00DD539B">
            <w:pPr>
              <w:pStyle w:val="Default"/>
              <w:rPr>
                <w:rFonts w:ascii="Corbel" w:hAnsi="Corbel" w:cs="Times New Roman"/>
              </w:rPr>
            </w:pPr>
            <w:r w:rsidRPr="00DD539B">
              <w:rPr>
                <w:rFonts w:ascii="Corbel" w:hAnsi="Corbel" w:cs="Times New Roman"/>
              </w:rPr>
              <w:t xml:space="preserve">Potrafi stosować teoretyczną wiedzę z zakresu ekonomii, </w:t>
            </w:r>
            <w:proofErr w:type="gramStart"/>
            <w:r w:rsidRPr="00DD539B">
              <w:rPr>
                <w:rFonts w:ascii="Corbel" w:hAnsi="Corbel" w:cs="Times New Roman"/>
              </w:rPr>
              <w:t>marketingu  oraz</w:t>
            </w:r>
            <w:proofErr w:type="gramEnd"/>
            <w:r w:rsidRPr="00DD539B">
              <w:rPr>
                <w:rFonts w:ascii="Corbel" w:hAnsi="Corbel" w:cs="Times New Roman"/>
              </w:rPr>
              <w:t xml:space="preserve"> przedstawiać różne opinie na temat rozwiązywania złożonych i nietypowych problemów w obszarze funkcjonowania i realizowania strategii rozwoju przedsiębiorstw</w:t>
            </w:r>
          </w:p>
        </w:tc>
        <w:tc>
          <w:tcPr>
            <w:tcW w:w="1873" w:type="dxa"/>
          </w:tcPr>
          <w:p w14:paraId="3602A31A" w14:textId="77777777" w:rsidR="00DD539B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1E37F071" w14:textId="77777777" w:rsidR="00DD539B" w:rsidRPr="009C54AE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DD539B" w:rsidRPr="009C54AE" w14:paraId="138CAD1C" w14:textId="77777777" w:rsidTr="7D82EAD7">
        <w:tc>
          <w:tcPr>
            <w:tcW w:w="1701" w:type="dxa"/>
          </w:tcPr>
          <w:p w14:paraId="749B8DB7" w14:textId="264DE7FE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471D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98A337" w14:textId="77777777" w:rsidR="00DD539B" w:rsidRPr="00DD539B" w:rsidRDefault="00DD539B" w:rsidP="00DD539B">
            <w:pPr>
              <w:spacing w:line="240" w:lineRule="auto"/>
              <w:rPr>
                <w:rFonts w:ascii="Corbel" w:eastAsiaTheme="minorHAnsi" w:hAnsi="Corbel" w:cstheme="minorBidi"/>
              </w:rPr>
            </w:pPr>
            <w:r w:rsidRPr="00DD539B">
              <w:rPr>
                <w:rFonts w:ascii="Corbel" w:hAnsi="Corbel"/>
              </w:rPr>
              <w:t xml:space="preserve"> Potrafi pozyskiwać dane, analizować przyczyny i oceniać przebieg zjawisk gospodarczych i społecznych w warunkach nie w pełni przewidywalnych oraz opracować i realizować strategię przedsiębiorstwa </w:t>
            </w:r>
          </w:p>
        </w:tc>
        <w:tc>
          <w:tcPr>
            <w:tcW w:w="1873" w:type="dxa"/>
          </w:tcPr>
          <w:p w14:paraId="10BA20AB" w14:textId="77777777" w:rsidR="00DD539B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4F83EFA0" w14:textId="77777777" w:rsidR="00DD539B" w:rsidRPr="009C54AE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D539B" w:rsidRPr="009C54AE" w14:paraId="24D35A01" w14:textId="77777777" w:rsidTr="7D82EAD7">
        <w:tc>
          <w:tcPr>
            <w:tcW w:w="1701" w:type="dxa"/>
          </w:tcPr>
          <w:p w14:paraId="16D9D8CD" w14:textId="15C9CC59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471D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E5EEAD8" w14:textId="2D23F1D1" w:rsidR="00DD539B" w:rsidRPr="00DD539B" w:rsidRDefault="57F932CB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7D82EAD7">
              <w:rPr>
                <w:rFonts w:ascii="Corbel" w:hAnsi="Corbel"/>
                <w:sz w:val="24"/>
                <w:szCs w:val="24"/>
              </w:rPr>
              <w:t>Potrafi organizować pracę indywidualną oraz pracować w grupie przyjmując w niej współodpowiedzialność za realizowane zadania dotyczące przygotowania projektów z wykorzystaniem technik multimedialnych o możliwości realizacji strategii przedsiębiorstwa z uwzględnieniem występujących problemów społeczno–</w:t>
            </w:r>
            <w:r w:rsidR="67DB1260" w:rsidRPr="7D82EAD7">
              <w:rPr>
                <w:rFonts w:ascii="Corbel" w:hAnsi="Corbel"/>
                <w:sz w:val="24"/>
                <w:szCs w:val="24"/>
              </w:rPr>
              <w:t>e</w:t>
            </w:r>
            <w:r w:rsidRPr="7D82EAD7">
              <w:rPr>
                <w:rFonts w:ascii="Corbel" w:hAnsi="Corbel"/>
                <w:sz w:val="24"/>
                <w:szCs w:val="24"/>
              </w:rPr>
              <w:t>konomicznych</w:t>
            </w:r>
          </w:p>
        </w:tc>
        <w:tc>
          <w:tcPr>
            <w:tcW w:w="1873" w:type="dxa"/>
          </w:tcPr>
          <w:p w14:paraId="5A64270D" w14:textId="77777777" w:rsidR="00DD539B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4F3AFB9B" w14:textId="77777777" w:rsidR="00DD539B" w:rsidRPr="009C54AE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539B" w:rsidRPr="009C54AE" w14:paraId="1E330258" w14:textId="77777777" w:rsidTr="7D82EAD7">
        <w:tc>
          <w:tcPr>
            <w:tcW w:w="1701" w:type="dxa"/>
          </w:tcPr>
          <w:p w14:paraId="5B309308" w14:textId="79B13A56" w:rsidR="00DD539B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471D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1857C5C" w14:textId="77777777" w:rsidR="00DD539B" w:rsidRPr="00D9018B" w:rsidRDefault="00DD539B" w:rsidP="00D9018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Jest gotów </w:t>
            </w:r>
            <w:proofErr w:type="gramStart"/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>do  krytycznej</w:t>
            </w:r>
            <w:proofErr w:type="gramEnd"/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oceny posiadanej wiedzy ekonomicznej oraz ciągłego poznawania zmieniających się warunków gospodarowania w aspekcie realizacji strategii przedsiębiorstwa</w:t>
            </w:r>
          </w:p>
        </w:tc>
        <w:tc>
          <w:tcPr>
            <w:tcW w:w="1873" w:type="dxa"/>
          </w:tcPr>
          <w:p w14:paraId="2900C930" w14:textId="77777777" w:rsidR="00DD539B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5ED9D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C0CFF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4D5093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BCF68B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B953C72" w14:textId="77777777" w:rsidTr="00923D7D">
        <w:tc>
          <w:tcPr>
            <w:tcW w:w="9639" w:type="dxa"/>
          </w:tcPr>
          <w:p w14:paraId="0EF1C16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263C1B4" w14:textId="77777777" w:rsidTr="00923D7D">
        <w:tc>
          <w:tcPr>
            <w:tcW w:w="9639" w:type="dxa"/>
          </w:tcPr>
          <w:p w14:paraId="573CCBD0" w14:textId="77777777" w:rsidR="0085747A" w:rsidRPr="009C54AE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Istota strategii marketingowych – ich treść oraz miejsce w ogólnej strukturze strategii przedsiębiorstwa usługowego, główne kryteria podziału  </w:t>
            </w:r>
          </w:p>
        </w:tc>
      </w:tr>
      <w:tr w:rsidR="0085747A" w:rsidRPr="009C54AE" w14:paraId="381BE8AF" w14:textId="77777777" w:rsidTr="00923D7D">
        <w:tc>
          <w:tcPr>
            <w:tcW w:w="9639" w:type="dxa"/>
          </w:tcPr>
          <w:p w14:paraId="580AF9BF" w14:textId="77777777" w:rsidR="0085747A" w:rsidRPr="009C54AE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>Determinanty rozwoju usług w gospodarce i ich konsekwencje – nowe rodzaje usług, ich specyfika</w:t>
            </w:r>
          </w:p>
        </w:tc>
      </w:tr>
      <w:tr w:rsidR="0085747A" w:rsidRPr="009C54AE" w14:paraId="018ECE82" w14:textId="77777777" w:rsidTr="00923D7D">
        <w:tc>
          <w:tcPr>
            <w:tcW w:w="9639" w:type="dxa"/>
          </w:tcPr>
          <w:p w14:paraId="21BA4250" w14:textId="77777777" w:rsidR="0085747A" w:rsidRPr="009C54AE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>Segmentacja rynku usług (kryteria, proces segmentacji) - decyzje dotyczące wyboru rynku docelowego</w:t>
            </w:r>
          </w:p>
        </w:tc>
      </w:tr>
      <w:tr w:rsidR="00D9018B" w:rsidRPr="009C54AE" w14:paraId="15BCE0BF" w14:textId="77777777" w:rsidTr="00923D7D">
        <w:tc>
          <w:tcPr>
            <w:tcW w:w="9639" w:type="dxa"/>
          </w:tcPr>
          <w:p w14:paraId="5E9503BA" w14:textId="77777777" w:rsidR="00D9018B" w:rsidRPr="007275A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>Kształtowanie strategii marketingu-mix na rynku usług – ogólne założenia w kontekście postawy względem konkurentów</w:t>
            </w:r>
          </w:p>
        </w:tc>
      </w:tr>
      <w:tr w:rsidR="00D9018B" w:rsidRPr="009C54AE" w14:paraId="41F6ACB1" w14:textId="77777777" w:rsidTr="00923D7D">
        <w:tc>
          <w:tcPr>
            <w:tcW w:w="9639" w:type="dxa"/>
          </w:tcPr>
          <w:p w14:paraId="0A06CD17" w14:textId="77777777" w:rsidR="00D9018B" w:rsidRPr="007275A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Budowanie struktury produktu usługowego z uwzględnieniem elementów </w:t>
            </w:r>
            <w:proofErr w:type="gramStart"/>
            <w:r w:rsidRPr="007275A5">
              <w:rPr>
                <w:rFonts w:ascii="Corbel" w:hAnsi="Corbel"/>
                <w:sz w:val="24"/>
                <w:szCs w:val="24"/>
              </w:rPr>
              <w:t>budowania  pozycji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 xml:space="preserve"> konkurencyjnej organizacji usługowej</w:t>
            </w:r>
          </w:p>
        </w:tc>
      </w:tr>
      <w:tr w:rsidR="00D9018B" w:rsidRPr="009C54AE" w14:paraId="0E8808E3" w14:textId="77777777" w:rsidTr="00923D7D">
        <w:tc>
          <w:tcPr>
            <w:tcW w:w="9639" w:type="dxa"/>
          </w:tcPr>
          <w:p w14:paraId="2F4BEB20" w14:textId="77777777" w:rsidR="00D9018B" w:rsidRPr="007275A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Kształtowanie </w:t>
            </w:r>
            <w:proofErr w:type="gramStart"/>
            <w:r w:rsidRPr="007275A5">
              <w:rPr>
                <w:rFonts w:ascii="Corbel" w:hAnsi="Corbel"/>
                <w:sz w:val="24"/>
                <w:szCs w:val="24"/>
              </w:rPr>
              <w:t>strategii  cenowej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 xml:space="preserve"> na rynku usług – sposoby </w:t>
            </w:r>
            <w:proofErr w:type="gramStart"/>
            <w:r w:rsidRPr="007275A5">
              <w:rPr>
                <w:rFonts w:ascii="Corbel" w:hAnsi="Corbel"/>
                <w:sz w:val="24"/>
                <w:szCs w:val="24"/>
              </w:rPr>
              <w:t>różnicowania  cen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>, rodzaje polityki cenowej w usługach</w:t>
            </w:r>
          </w:p>
        </w:tc>
      </w:tr>
      <w:tr w:rsidR="00D9018B" w:rsidRPr="009C54AE" w14:paraId="3BEF50DB" w14:textId="77777777" w:rsidTr="00923D7D">
        <w:tc>
          <w:tcPr>
            <w:tcW w:w="9639" w:type="dxa"/>
          </w:tcPr>
          <w:p w14:paraId="13C9B346" w14:textId="77777777" w:rsidR="00D9018B" w:rsidRPr="00D9018B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018B">
              <w:rPr>
                <w:rFonts w:ascii="Corbel" w:hAnsi="Corbel"/>
                <w:sz w:val="24"/>
                <w:szCs w:val="24"/>
              </w:rPr>
              <w:t xml:space="preserve">Kształtowanie </w:t>
            </w:r>
            <w:proofErr w:type="gramStart"/>
            <w:r w:rsidRPr="00D9018B">
              <w:rPr>
                <w:rFonts w:ascii="Corbel" w:hAnsi="Corbel"/>
                <w:sz w:val="24"/>
                <w:szCs w:val="24"/>
              </w:rPr>
              <w:t>strategii  dystrybucyjnej</w:t>
            </w:r>
            <w:proofErr w:type="gramEnd"/>
            <w:r w:rsidRPr="00D9018B">
              <w:rPr>
                <w:rFonts w:ascii="Corbel" w:hAnsi="Corbel"/>
                <w:sz w:val="24"/>
                <w:szCs w:val="24"/>
              </w:rPr>
              <w:t xml:space="preserve"> na rynku usług – strategie wobec dostawców i pośredników</w:t>
            </w:r>
          </w:p>
        </w:tc>
      </w:tr>
      <w:tr w:rsidR="00D9018B" w:rsidRPr="009C54AE" w14:paraId="309D779F" w14:textId="77777777" w:rsidTr="00923D7D">
        <w:tc>
          <w:tcPr>
            <w:tcW w:w="9639" w:type="dxa"/>
          </w:tcPr>
          <w:p w14:paraId="66FDC5E3" w14:textId="77777777" w:rsidR="00D9018B" w:rsidRPr="007275A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Kształtowanie </w:t>
            </w:r>
            <w:proofErr w:type="gramStart"/>
            <w:r w:rsidRPr="007275A5">
              <w:rPr>
                <w:rFonts w:ascii="Corbel" w:hAnsi="Corbel"/>
                <w:sz w:val="24"/>
                <w:szCs w:val="24"/>
              </w:rPr>
              <w:t>strategii  komunikacji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 xml:space="preserve"> marketingowej – założenia programu promocyjnego, wybór promotion- mix</w:t>
            </w:r>
          </w:p>
        </w:tc>
      </w:tr>
      <w:tr w:rsidR="00D9018B" w:rsidRPr="009C54AE" w14:paraId="1E5770FB" w14:textId="77777777" w:rsidTr="00923D7D">
        <w:tc>
          <w:tcPr>
            <w:tcW w:w="9639" w:type="dxa"/>
          </w:tcPr>
          <w:p w14:paraId="2402E6A8" w14:textId="77777777" w:rsidR="00D9018B" w:rsidRPr="00D9018B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>Budowa ogólnych założeń strategii marketingowej dla wybranej organizacji usługowej – tworzenie i prezentacja</w:t>
            </w:r>
          </w:p>
        </w:tc>
      </w:tr>
    </w:tbl>
    <w:p w14:paraId="1B961E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21F15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6344AD4" w14:textId="77777777" w:rsidR="0085747A" w:rsidRPr="008B3C62" w:rsidRDefault="0085747A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Cs w:val="24"/>
        </w:rPr>
      </w:pPr>
    </w:p>
    <w:p w14:paraId="34E8C9A0" w14:textId="01C03CFE" w:rsidR="0085747A" w:rsidRPr="009C54AE" w:rsidRDefault="00153C41" w:rsidP="7D82EAD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</w:rPr>
      </w:pPr>
      <w:proofErr w:type="gramStart"/>
      <w:r w:rsidRPr="7D82EAD7">
        <w:rPr>
          <w:rFonts w:ascii="Corbel" w:hAnsi="Corbel"/>
          <w:b w:val="0"/>
          <w:smallCaps w:val="0"/>
        </w:rPr>
        <w:t xml:space="preserve">Ćwiczenia: </w:t>
      </w:r>
      <w:r w:rsidR="0085747A" w:rsidRPr="7D82EAD7">
        <w:rPr>
          <w:rFonts w:ascii="Corbel" w:hAnsi="Corbel"/>
          <w:b w:val="0"/>
          <w:smallCaps w:val="0"/>
        </w:rPr>
        <w:t xml:space="preserve"> metoda</w:t>
      </w:r>
      <w:proofErr w:type="gramEnd"/>
      <w:r w:rsidR="0085747A" w:rsidRPr="7D82EAD7">
        <w:rPr>
          <w:rFonts w:ascii="Corbel" w:hAnsi="Corbel"/>
          <w:b w:val="0"/>
          <w:smallCaps w:val="0"/>
        </w:rPr>
        <w:t xml:space="preserve"> projektów</w:t>
      </w:r>
      <w:r w:rsidR="0071620A" w:rsidRPr="7D82EAD7">
        <w:rPr>
          <w:rFonts w:ascii="Corbel" w:hAnsi="Corbel"/>
          <w:b w:val="0"/>
          <w:smallCaps w:val="0"/>
        </w:rPr>
        <w:t>,</w:t>
      </w:r>
      <w:r w:rsidR="001718A7" w:rsidRPr="7D82EAD7">
        <w:rPr>
          <w:rFonts w:ascii="Corbel" w:hAnsi="Corbel"/>
          <w:b w:val="0"/>
          <w:smallCaps w:val="0"/>
        </w:rPr>
        <w:t xml:space="preserve"> praca w </w:t>
      </w:r>
      <w:r w:rsidR="0085747A" w:rsidRPr="7D82EAD7">
        <w:rPr>
          <w:rFonts w:ascii="Corbel" w:hAnsi="Corbel"/>
          <w:b w:val="0"/>
          <w:smallCaps w:val="0"/>
        </w:rPr>
        <w:t>grupach</w:t>
      </w:r>
      <w:r w:rsidR="0071620A" w:rsidRPr="7D82EAD7">
        <w:rPr>
          <w:rFonts w:ascii="Corbel" w:hAnsi="Corbel"/>
          <w:b w:val="0"/>
          <w:smallCaps w:val="0"/>
        </w:rPr>
        <w:t>,</w:t>
      </w:r>
      <w:r w:rsidR="0085747A" w:rsidRPr="7D82EAD7">
        <w:rPr>
          <w:rFonts w:ascii="Corbel" w:hAnsi="Corbel"/>
          <w:b w:val="0"/>
          <w:smallCaps w:val="0"/>
        </w:rPr>
        <w:t xml:space="preserve"> dyskusja</w:t>
      </w:r>
      <w:r w:rsidR="49FDEA9A" w:rsidRPr="7D82EAD7">
        <w:rPr>
          <w:rFonts w:ascii="Corbel" w:hAnsi="Corbel"/>
          <w:b w:val="0"/>
          <w:smallCaps w:val="0"/>
        </w:rPr>
        <w:t xml:space="preserve">. </w:t>
      </w:r>
    </w:p>
    <w:p w14:paraId="0B49ADD3" w14:textId="78E08A6E" w:rsidR="0085747A" w:rsidRPr="009C54AE" w:rsidRDefault="0085747A" w:rsidP="7D82EAD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</w:rPr>
      </w:pPr>
    </w:p>
    <w:p w14:paraId="0B5D380B" w14:textId="4BCF9120" w:rsidR="0085747A" w:rsidRPr="009C54AE" w:rsidRDefault="00C61DC5" w:rsidP="7D82EAD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</w:rPr>
      </w:pPr>
      <w:r w:rsidRPr="7D82EAD7">
        <w:rPr>
          <w:rFonts w:ascii="Corbel" w:hAnsi="Corbel"/>
          <w:smallCaps w:val="0"/>
        </w:rPr>
        <w:t xml:space="preserve">4. </w:t>
      </w:r>
      <w:r w:rsidR="0085747A" w:rsidRPr="7D82EAD7">
        <w:rPr>
          <w:rFonts w:ascii="Corbel" w:hAnsi="Corbel"/>
          <w:smallCaps w:val="0"/>
        </w:rPr>
        <w:t>METODY I KRYTERIA OCENY</w:t>
      </w:r>
    </w:p>
    <w:p w14:paraId="123BA68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7093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AD7D5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8696B0A" w14:textId="77777777" w:rsidTr="00C05F44">
        <w:tc>
          <w:tcPr>
            <w:tcW w:w="1985" w:type="dxa"/>
            <w:vAlign w:val="center"/>
          </w:tcPr>
          <w:p w14:paraId="65337D5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35D0D9D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DFF5B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1E1168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29749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24BB2AED" w14:textId="77777777" w:rsidTr="00C05F44">
        <w:tc>
          <w:tcPr>
            <w:tcW w:w="1985" w:type="dxa"/>
          </w:tcPr>
          <w:p w14:paraId="3F3C375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4242D93" w14:textId="77777777" w:rsidR="0085747A" w:rsidRPr="009C54AE" w:rsidRDefault="00942E17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test</w:t>
            </w:r>
          </w:p>
        </w:tc>
        <w:tc>
          <w:tcPr>
            <w:tcW w:w="2126" w:type="dxa"/>
          </w:tcPr>
          <w:p w14:paraId="7AF50484" w14:textId="77777777" w:rsidR="0085747A" w:rsidRPr="009C54AE" w:rsidRDefault="002D63A6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5A2F54C3" w14:textId="77777777" w:rsidTr="00C05F44">
        <w:tc>
          <w:tcPr>
            <w:tcW w:w="1985" w:type="dxa"/>
          </w:tcPr>
          <w:p w14:paraId="3B6A7A06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ED80D4B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418303A3" w14:textId="77777777" w:rsidR="002D63A6" w:rsidRPr="009C54AE" w:rsidRDefault="002D63A6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9C54AE" w14:paraId="32AF6860" w14:textId="77777777" w:rsidTr="00C05F44">
        <w:tc>
          <w:tcPr>
            <w:tcW w:w="1985" w:type="dxa"/>
          </w:tcPr>
          <w:p w14:paraId="64D3A0C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D63A6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25CC716D" w14:textId="77777777" w:rsidR="0085747A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2F2828BB" w14:textId="77777777" w:rsidR="0085747A" w:rsidRPr="009C54AE" w:rsidRDefault="002D63A6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350F6C4D" w14:textId="77777777" w:rsidTr="00C05F44">
        <w:tc>
          <w:tcPr>
            <w:tcW w:w="1985" w:type="dxa"/>
          </w:tcPr>
          <w:p w14:paraId="0E43E792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5E178475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47417417" w14:textId="77777777" w:rsidR="002D63A6" w:rsidRPr="009C54AE" w:rsidRDefault="002D63A6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1EA74655" w14:textId="77777777" w:rsidTr="00C05F44">
        <w:tc>
          <w:tcPr>
            <w:tcW w:w="1985" w:type="dxa"/>
          </w:tcPr>
          <w:p w14:paraId="2BBA8690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2DC90BD2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14D73209" w14:textId="77777777" w:rsidR="002D63A6" w:rsidRPr="009C54AE" w:rsidRDefault="002D63A6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1241F42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40951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3A4AF8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46445F" w14:textId="77777777" w:rsidTr="7D82EAD7">
        <w:tc>
          <w:tcPr>
            <w:tcW w:w="9670" w:type="dxa"/>
          </w:tcPr>
          <w:p w14:paraId="6AC78EDE" w14:textId="101130A4" w:rsidR="0085747A" w:rsidRPr="009C54AE" w:rsidRDefault="126BA3EE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hAnsi="Corbel"/>
              </w:rPr>
              <w:t xml:space="preserve">Zaliczenie przedmiotu następuje na podstawie oceny: testu sprawdzającego </w:t>
            </w:r>
            <w:proofErr w:type="gramStart"/>
            <w:r w:rsidRPr="7D82EAD7">
              <w:rPr>
                <w:rFonts w:ascii="Corbel" w:hAnsi="Corbel"/>
              </w:rPr>
              <w:t>oraz  opracowanego</w:t>
            </w:r>
            <w:proofErr w:type="gramEnd"/>
            <w:r w:rsidRPr="7D82EAD7">
              <w:rPr>
                <w:rFonts w:ascii="Corbel" w:hAnsi="Corbel"/>
              </w:rPr>
              <w:t xml:space="preserve"> projektu dotyczącego strategii marketingowej wybranej </w:t>
            </w:r>
            <w:proofErr w:type="gramStart"/>
            <w:r w:rsidRPr="7D82EAD7">
              <w:rPr>
                <w:rFonts w:ascii="Corbel" w:hAnsi="Corbel"/>
              </w:rPr>
              <w:t>firmy  usługowej</w:t>
            </w:r>
            <w:proofErr w:type="gramEnd"/>
            <w:r w:rsidRPr="7D82EAD7">
              <w:rPr>
                <w:rFonts w:ascii="Corbel" w:hAnsi="Corbel"/>
              </w:rPr>
              <w:t xml:space="preserve">. </w:t>
            </w:r>
          </w:p>
          <w:p w14:paraId="04EC3A74" w14:textId="2B1F2A93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t>Test stanowi 70% wartości końcowej oceny, projekt zespołowy stanowi 30% wartości końcowej oceny.  Przy ustalaniu oceny stosuje się następującą skalę przeliczania punktów na oceny:</w:t>
            </w:r>
          </w:p>
          <w:p w14:paraId="64674014" w14:textId="6483E53A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t>ocena bdb        - od 91% - do 100%,</w:t>
            </w:r>
          </w:p>
          <w:p w14:paraId="52881B7F" w14:textId="4C3E2FD4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t>ocena db plus - od 81% - do 90%,</w:t>
            </w:r>
          </w:p>
          <w:p w14:paraId="5271E893" w14:textId="530B86BE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t>ocena db           - od 71% - do 80%,</w:t>
            </w:r>
          </w:p>
          <w:p w14:paraId="3054B80D" w14:textId="3889BD3E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lastRenderedPageBreak/>
              <w:t>ocena dst plus - od 61% - do 70%,</w:t>
            </w:r>
          </w:p>
          <w:p w14:paraId="1450C02C" w14:textId="6D5E5C4A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t>ocena dst          - od 51% - do 60%.</w:t>
            </w:r>
          </w:p>
          <w:p w14:paraId="6FEDD661" w14:textId="7BB2D16E" w:rsidR="0085747A" w:rsidRPr="009C54AE" w:rsidRDefault="0085747A" w:rsidP="7D82EA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2CB9B1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CEDBD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CD3E4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130FBA8" w14:textId="77777777" w:rsidTr="003E1941">
        <w:tc>
          <w:tcPr>
            <w:tcW w:w="4962" w:type="dxa"/>
            <w:vAlign w:val="center"/>
          </w:tcPr>
          <w:p w14:paraId="07E93B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994EC11" w14:textId="6034B63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B3C6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F61A953" w14:textId="77777777" w:rsidTr="00923D7D">
        <w:tc>
          <w:tcPr>
            <w:tcW w:w="4962" w:type="dxa"/>
          </w:tcPr>
          <w:p w14:paraId="4F330757" w14:textId="57047DFB" w:rsidR="0085747A" w:rsidRPr="009C54AE" w:rsidRDefault="00C61DC5" w:rsidP="00A670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3AD6DFE" w14:textId="77777777" w:rsidR="0085747A" w:rsidRPr="009C54AE" w:rsidRDefault="00942E17" w:rsidP="008B3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C8A62C4" w14:textId="77777777" w:rsidTr="00923D7D">
        <w:tc>
          <w:tcPr>
            <w:tcW w:w="4962" w:type="dxa"/>
          </w:tcPr>
          <w:p w14:paraId="40A9BF5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1DBBC0" w14:textId="005216AF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EB8A478" w14:textId="77777777" w:rsidR="00C61DC5" w:rsidRPr="009C54AE" w:rsidRDefault="00942E17" w:rsidP="008B3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D352B8E" w14:textId="77777777" w:rsidTr="00923D7D">
        <w:tc>
          <w:tcPr>
            <w:tcW w:w="4962" w:type="dxa"/>
          </w:tcPr>
          <w:p w14:paraId="6CAE77C1" w14:textId="156B72E1" w:rsidR="00C61DC5" w:rsidRPr="009C54AE" w:rsidRDefault="00C61DC5" w:rsidP="00070D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70D9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8B3C62">
              <w:rPr>
                <w:rFonts w:ascii="Corbel" w:hAnsi="Corbel"/>
                <w:sz w:val="24"/>
                <w:szCs w:val="24"/>
              </w:rPr>
              <w:t>testu</w:t>
            </w:r>
            <w:r w:rsidR="00E35A3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gramStart"/>
            <w:r w:rsidR="008B3C62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E35A31">
              <w:rPr>
                <w:rFonts w:ascii="Corbel" w:hAnsi="Corbel"/>
                <w:sz w:val="24"/>
                <w:szCs w:val="24"/>
              </w:rPr>
              <w:t xml:space="preserve"> projektu</w:t>
            </w:r>
            <w:proofErr w:type="gramEnd"/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C3520B8" w14:textId="77777777" w:rsidR="00C61DC5" w:rsidRPr="009C54AE" w:rsidRDefault="00942E17" w:rsidP="008B3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3F73B073" w14:textId="77777777" w:rsidTr="00923D7D">
        <w:tc>
          <w:tcPr>
            <w:tcW w:w="4962" w:type="dxa"/>
          </w:tcPr>
          <w:p w14:paraId="1BD4B20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BF001A" w14:textId="77777777" w:rsidR="0085747A" w:rsidRPr="009C54AE" w:rsidRDefault="00942E17" w:rsidP="008B3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905F7E2" w14:textId="77777777" w:rsidTr="00923D7D">
        <w:tc>
          <w:tcPr>
            <w:tcW w:w="4962" w:type="dxa"/>
          </w:tcPr>
          <w:p w14:paraId="5444FEC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EFBBD6" w14:textId="77777777" w:rsidR="0085747A" w:rsidRPr="009C54AE" w:rsidRDefault="00942E17" w:rsidP="008B3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503456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89A7D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F93B9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46F470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879B3DF" w14:textId="77777777" w:rsidTr="008B3C62">
        <w:trPr>
          <w:trHeight w:val="397"/>
        </w:trPr>
        <w:tc>
          <w:tcPr>
            <w:tcW w:w="2359" w:type="pct"/>
          </w:tcPr>
          <w:p w14:paraId="0C049C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7E57301" w14:textId="1842B078" w:rsidR="0085747A" w:rsidRPr="009C54AE" w:rsidRDefault="008B3C62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121EB4E" w14:textId="77777777" w:rsidTr="008B3C62">
        <w:trPr>
          <w:trHeight w:val="397"/>
        </w:trPr>
        <w:tc>
          <w:tcPr>
            <w:tcW w:w="2359" w:type="pct"/>
          </w:tcPr>
          <w:p w14:paraId="5FF648E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658A0EA" w14:textId="5178B433" w:rsidR="0085747A" w:rsidRPr="009C54AE" w:rsidRDefault="008B3C62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D4CCEF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AC224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4AC14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FDE666A" w14:textId="77777777" w:rsidTr="7D82EAD7">
        <w:trPr>
          <w:trHeight w:val="397"/>
        </w:trPr>
        <w:tc>
          <w:tcPr>
            <w:tcW w:w="5000" w:type="pct"/>
          </w:tcPr>
          <w:p w14:paraId="089A4A8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2295471" w14:textId="77777777" w:rsidR="00722922" w:rsidRPr="009B45F5" w:rsidRDefault="009B45F5" w:rsidP="001456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Wrzosek W.(red.), Strategie </w:t>
            </w:r>
            <w:proofErr w:type="gramStart"/>
            <w:r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marketingowe ,Polskie</w:t>
            </w:r>
            <w:proofErr w:type="gramEnd"/>
            <w:r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Wydawnictwo Ekonomiczne, Warszawa 2012. </w:t>
            </w:r>
          </w:p>
          <w:p w14:paraId="5C597B5C" w14:textId="1EA5E2BE" w:rsidR="00DA3FAB" w:rsidRPr="009C54AE" w:rsidRDefault="00E35A31" w:rsidP="008B3C6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Golik-Górecka G. (red.), </w:t>
            </w:r>
            <w:r w:rsidR="0014564C"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Strategie marketingowe w polskich firmach na rynkach wirtualnych i realnych: studia </w:t>
            </w:r>
            <w:proofErr w:type="gramStart"/>
            <w:r w:rsidR="0014564C"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przypadków :</w:t>
            </w:r>
            <w:proofErr w:type="gramEnd"/>
            <w:r w:rsidR="0014564C"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Wydawnictwo Uniwersytetu Łódzkiego, </w:t>
            </w:r>
            <w:r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Łódź </w:t>
            </w:r>
            <w:r w:rsidR="0014564C"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2016.</w:t>
            </w:r>
          </w:p>
        </w:tc>
      </w:tr>
      <w:tr w:rsidR="0085747A" w:rsidRPr="009C54AE" w14:paraId="7F17248B" w14:textId="77777777" w:rsidTr="7D82EAD7">
        <w:trPr>
          <w:trHeight w:val="397"/>
        </w:trPr>
        <w:tc>
          <w:tcPr>
            <w:tcW w:w="5000" w:type="pct"/>
          </w:tcPr>
          <w:p w14:paraId="420BE33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18DF24" w14:textId="77777777" w:rsidR="00722922" w:rsidRDefault="009B45F5" w:rsidP="0014564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proofErr w:type="gramStart"/>
            <w:r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Grzegorczyk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W.</w:t>
            </w:r>
            <w:proofErr w:type="gramEnd"/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, </w:t>
            </w:r>
            <w:r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Szymańska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K., </w:t>
            </w:r>
            <w:r w:rsidR="00722922"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Strategie marketingowe polskich przedsiębiorstw na rynkach </w:t>
            </w:r>
            <w:proofErr w:type="gramStart"/>
            <w:r w:rsidR="00722922"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zagranicznych :</w:t>
            </w:r>
            <w:proofErr w:type="gramEnd"/>
            <w:r w:rsidR="00722922"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studia przypadków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</w:t>
            </w:r>
            <w:r w:rsidR="00722922"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Wydawnictwo Uniwersytetu Łódzkiego, </w:t>
            </w:r>
            <w:r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Łódź </w:t>
            </w:r>
            <w:r w:rsidR="00722922"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2018</w:t>
            </w:r>
          </w:p>
          <w:p w14:paraId="5264DE6B" w14:textId="4F2D4340" w:rsidR="008B3C62" w:rsidRPr="008B3C62" w:rsidRDefault="0D0B52F4" w:rsidP="008B3C6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7D82EA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Czubała A., Marketing usług, Oficyna a Wolters Kluwer Business, Warszawa 2012. </w:t>
            </w:r>
          </w:p>
          <w:p w14:paraId="1E355553" w14:textId="74019C59" w:rsidR="008B3C62" w:rsidRPr="008B3C62" w:rsidRDefault="2A7E789C" w:rsidP="7D82EAD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7D82EAD7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Kawa M., 2016, The Marketing Strategies of Modern Cooperative Enterprises (as Illustrated by Cooperative Banks) [w:] Nierówności społeczne a wzrost gospodarczy. Social Inequalities and Economics Growth, red. M.G. Woźniak, zeszyt nr 45(1/2016). </w:t>
            </w:r>
            <w:r w:rsidRPr="7D82EAD7">
              <w:rPr>
                <w:rFonts w:ascii="Corbel" w:eastAsia="Corbel" w:hAnsi="Corbel" w:cs="Corbel"/>
                <w:sz w:val="24"/>
                <w:szCs w:val="24"/>
              </w:rPr>
              <w:t>Wydawnictwo Uniwersytetu Rzeszowskiego. Rzeszów, s. 195-203.</w:t>
            </w:r>
          </w:p>
        </w:tc>
      </w:tr>
    </w:tbl>
    <w:p w14:paraId="35E1EF1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9D41B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EE912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A6CE4" w14:textId="77777777" w:rsidR="00B7244C" w:rsidRDefault="00B7244C" w:rsidP="00C16ABF">
      <w:pPr>
        <w:spacing w:after="0" w:line="240" w:lineRule="auto"/>
      </w:pPr>
      <w:r>
        <w:separator/>
      </w:r>
    </w:p>
  </w:endnote>
  <w:endnote w:type="continuationSeparator" w:id="0">
    <w:p w14:paraId="4513883D" w14:textId="77777777" w:rsidR="00B7244C" w:rsidRDefault="00B724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4C0F5" w14:textId="77777777" w:rsidR="00B7244C" w:rsidRDefault="00B7244C" w:rsidP="00C16ABF">
      <w:pPr>
        <w:spacing w:after="0" w:line="240" w:lineRule="auto"/>
      </w:pPr>
      <w:r>
        <w:separator/>
      </w:r>
    </w:p>
  </w:footnote>
  <w:footnote w:type="continuationSeparator" w:id="0">
    <w:p w14:paraId="5C019509" w14:textId="77777777" w:rsidR="00B7244C" w:rsidRDefault="00B7244C" w:rsidP="00C16ABF">
      <w:pPr>
        <w:spacing w:after="0" w:line="240" w:lineRule="auto"/>
      </w:pPr>
      <w:r>
        <w:continuationSeparator/>
      </w:r>
    </w:p>
  </w:footnote>
  <w:footnote w:id="1">
    <w:p w14:paraId="306E061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846005">
    <w:abstractNumId w:val="0"/>
  </w:num>
  <w:num w:numId="2" w16cid:durableId="985400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474767">
    <w:abstractNumId w:val="1"/>
  </w:num>
  <w:num w:numId="4" w16cid:durableId="1025059094">
    <w:abstractNumId w:val="2"/>
  </w:num>
  <w:num w:numId="5" w16cid:durableId="125882823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667"/>
    <w:rsid w:val="00070D9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484"/>
    <w:rsid w:val="000D04B0"/>
    <w:rsid w:val="000E7E30"/>
    <w:rsid w:val="000F1C57"/>
    <w:rsid w:val="000F5615"/>
    <w:rsid w:val="00124BFF"/>
    <w:rsid w:val="0012560E"/>
    <w:rsid w:val="00127108"/>
    <w:rsid w:val="00134B13"/>
    <w:rsid w:val="0013652D"/>
    <w:rsid w:val="0014564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79EE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5126"/>
    <w:rsid w:val="0027515B"/>
    <w:rsid w:val="00281FF2"/>
    <w:rsid w:val="002857DE"/>
    <w:rsid w:val="00291567"/>
    <w:rsid w:val="002A22BF"/>
    <w:rsid w:val="002A2389"/>
    <w:rsid w:val="002A51C0"/>
    <w:rsid w:val="002A671D"/>
    <w:rsid w:val="002B2CF0"/>
    <w:rsid w:val="002B4D55"/>
    <w:rsid w:val="002B5EA0"/>
    <w:rsid w:val="002B6119"/>
    <w:rsid w:val="002C1F06"/>
    <w:rsid w:val="002D3375"/>
    <w:rsid w:val="002D63A6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742"/>
    <w:rsid w:val="003C0BAE"/>
    <w:rsid w:val="003D18A9"/>
    <w:rsid w:val="003D6CE2"/>
    <w:rsid w:val="003E0ABC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CDA"/>
    <w:rsid w:val="004706D1"/>
    <w:rsid w:val="00471326"/>
    <w:rsid w:val="0047598D"/>
    <w:rsid w:val="004840FD"/>
    <w:rsid w:val="00490F7D"/>
    <w:rsid w:val="00491678"/>
    <w:rsid w:val="004968E2"/>
    <w:rsid w:val="004A2E25"/>
    <w:rsid w:val="004A3EEA"/>
    <w:rsid w:val="004A4D1F"/>
    <w:rsid w:val="004D5282"/>
    <w:rsid w:val="004F1551"/>
    <w:rsid w:val="004F55A3"/>
    <w:rsid w:val="004F7BCF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32CD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69A"/>
    <w:rsid w:val="006B2498"/>
    <w:rsid w:val="006D050F"/>
    <w:rsid w:val="006D6139"/>
    <w:rsid w:val="006E5D65"/>
    <w:rsid w:val="006F1282"/>
    <w:rsid w:val="006F1FBC"/>
    <w:rsid w:val="006F31E2"/>
    <w:rsid w:val="007004D7"/>
    <w:rsid w:val="00706544"/>
    <w:rsid w:val="007072BA"/>
    <w:rsid w:val="00714C72"/>
    <w:rsid w:val="0071620A"/>
    <w:rsid w:val="0072292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E5"/>
    <w:rsid w:val="007A4022"/>
    <w:rsid w:val="007A6E6E"/>
    <w:rsid w:val="007B2B66"/>
    <w:rsid w:val="007C3299"/>
    <w:rsid w:val="007C3BCC"/>
    <w:rsid w:val="007C4546"/>
    <w:rsid w:val="007D6E56"/>
    <w:rsid w:val="007F1C85"/>
    <w:rsid w:val="007F4155"/>
    <w:rsid w:val="00812480"/>
    <w:rsid w:val="0081554D"/>
    <w:rsid w:val="0081707E"/>
    <w:rsid w:val="008449B3"/>
    <w:rsid w:val="008552A2"/>
    <w:rsid w:val="00855E6F"/>
    <w:rsid w:val="0085747A"/>
    <w:rsid w:val="00884922"/>
    <w:rsid w:val="00885F64"/>
    <w:rsid w:val="008917F9"/>
    <w:rsid w:val="008A45F7"/>
    <w:rsid w:val="008B3C62"/>
    <w:rsid w:val="008C04C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F2E"/>
    <w:rsid w:val="009333F1"/>
    <w:rsid w:val="00942E17"/>
    <w:rsid w:val="009471DD"/>
    <w:rsid w:val="009508DF"/>
    <w:rsid w:val="00950DAC"/>
    <w:rsid w:val="00954A07"/>
    <w:rsid w:val="00965CD0"/>
    <w:rsid w:val="00984B23"/>
    <w:rsid w:val="00991867"/>
    <w:rsid w:val="00997F14"/>
    <w:rsid w:val="009A78D9"/>
    <w:rsid w:val="009B45F5"/>
    <w:rsid w:val="009C3E31"/>
    <w:rsid w:val="009C54AE"/>
    <w:rsid w:val="009C788E"/>
    <w:rsid w:val="009D3F3B"/>
    <w:rsid w:val="009E0543"/>
    <w:rsid w:val="009E3B41"/>
    <w:rsid w:val="009F3C5C"/>
    <w:rsid w:val="009F4610"/>
    <w:rsid w:val="00A00BE2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07C"/>
    <w:rsid w:val="00A84C85"/>
    <w:rsid w:val="00A917E4"/>
    <w:rsid w:val="00A97DE1"/>
    <w:rsid w:val="00AB053C"/>
    <w:rsid w:val="00AD1146"/>
    <w:rsid w:val="00AD27D3"/>
    <w:rsid w:val="00AD66D6"/>
    <w:rsid w:val="00AE0CED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44C"/>
    <w:rsid w:val="00B75946"/>
    <w:rsid w:val="00B75FF9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1700"/>
    <w:rsid w:val="00C058B4"/>
    <w:rsid w:val="00C05F44"/>
    <w:rsid w:val="00C131B5"/>
    <w:rsid w:val="00C16ABF"/>
    <w:rsid w:val="00C170AE"/>
    <w:rsid w:val="00C26CB7"/>
    <w:rsid w:val="00C324C1"/>
    <w:rsid w:val="00C36992"/>
    <w:rsid w:val="00C36D6B"/>
    <w:rsid w:val="00C56036"/>
    <w:rsid w:val="00C61DC5"/>
    <w:rsid w:val="00C63B0A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18B"/>
    <w:rsid w:val="00DA2114"/>
    <w:rsid w:val="00DA3FAB"/>
    <w:rsid w:val="00DA6057"/>
    <w:rsid w:val="00DC6D0C"/>
    <w:rsid w:val="00DD28F4"/>
    <w:rsid w:val="00DD539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A31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3E49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B7FE8"/>
    <w:rsid w:val="00FC1C25"/>
    <w:rsid w:val="00FC3F45"/>
    <w:rsid w:val="00FD503F"/>
    <w:rsid w:val="00FD7589"/>
    <w:rsid w:val="00FF016A"/>
    <w:rsid w:val="00FF1401"/>
    <w:rsid w:val="00FF5E7D"/>
    <w:rsid w:val="0617F0C6"/>
    <w:rsid w:val="0D0B52F4"/>
    <w:rsid w:val="0FB5B166"/>
    <w:rsid w:val="126BA3EE"/>
    <w:rsid w:val="2A7E789C"/>
    <w:rsid w:val="49FDEA9A"/>
    <w:rsid w:val="57C1BFE7"/>
    <w:rsid w:val="57F932CB"/>
    <w:rsid w:val="614F79D0"/>
    <w:rsid w:val="67DB1260"/>
    <w:rsid w:val="71367509"/>
    <w:rsid w:val="751E10BF"/>
    <w:rsid w:val="7D82E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42DFA"/>
  <w15:docId w15:val="{E2FEB600-9E75-44D2-AE7C-02251B1B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070D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70D99"/>
  </w:style>
  <w:style w:type="character" w:customStyle="1" w:styleId="spellingerror">
    <w:name w:val="spellingerror"/>
    <w:basedOn w:val="Domylnaczcionkaakapitu"/>
    <w:rsid w:val="00070D99"/>
  </w:style>
  <w:style w:type="character" w:customStyle="1" w:styleId="eop">
    <w:name w:val="eop"/>
    <w:basedOn w:val="Domylnaczcionkaakapitu"/>
    <w:rsid w:val="00070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5AB79E-5044-499C-AA36-733CA378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E70EBA-EF58-4289-B6E8-0195D35052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D10D02-92C2-44F7-8E3A-E0347862BB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539BF6-E535-417B-BDF9-ACF6987D4E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1041</Words>
  <Characters>6250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27</cp:revision>
  <cp:lastPrinted>2019-02-06T12:12:00Z</cp:lastPrinted>
  <dcterms:created xsi:type="dcterms:W3CDTF">2020-10-24T12:19:00Z</dcterms:created>
  <dcterms:modified xsi:type="dcterms:W3CDTF">2025-06-27T08:52:00Z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